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657421">
        <w:rPr>
          <w:rFonts w:ascii="Arial" w:hAnsi="Arial" w:hint="eastAsia"/>
          <w:b/>
          <w:noProof/>
          <w:sz w:val="24"/>
          <w:lang w:eastAsia="zh-CN"/>
        </w:rPr>
        <w:t>2023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155736" w:rsidRPr="00155736">
        <w:rPr>
          <w:rFonts w:ascii="Arial" w:hAnsi="Arial" w:cs="Arial"/>
          <w:b/>
          <w:bCs/>
          <w:sz w:val="24"/>
        </w:rPr>
        <w:t xml:space="preserve">Text proposal to TR37.910 on </w:t>
      </w:r>
      <w:proofErr w:type="spellStart"/>
      <w:r w:rsidR="00155736" w:rsidRPr="00155736">
        <w:rPr>
          <w:rFonts w:ascii="Arial" w:hAnsi="Arial" w:cs="Arial"/>
          <w:b/>
          <w:bCs/>
          <w:sz w:val="24"/>
        </w:rPr>
        <w:t>eMBB</w:t>
      </w:r>
      <w:proofErr w:type="spellEnd"/>
      <w:r w:rsidR="00155736" w:rsidRPr="00155736">
        <w:rPr>
          <w:rFonts w:ascii="Arial" w:hAnsi="Arial" w:cs="Arial"/>
          <w:b/>
          <w:bCs/>
          <w:sz w:val="24"/>
        </w:rPr>
        <w:t xml:space="preserve"> spectral efficiency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2D7308">
      <w:pPr>
        <w:spacing w:beforeLines="50"/>
      </w:pPr>
      <w:r w:rsidRPr="007A056C">
        <w:t xml:space="preserve">This </w:t>
      </w:r>
      <w:r>
        <w:t xml:space="preserve">document provides the text proposal to TR37.910 on </w:t>
      </w:r>
      <w:proofErr w:type="spellStart"/>
      <w:r w:rsidR="00784D1D">
        <w:t>eMBB</w:t>
      </w:r>
      <w:proofErr w:type="spellEnd"/>
      <w:r w:rsidR="00784D1D">
        <w:t xml:space="preserve"> spectral efficiency.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  <w:bookmarkStart w:id="0" w:name="_GoBack"/>
      <w:bookmarkEnd w:id="0"/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116" w:rsidRDefault="000A4116">
      <w:pPr>
        <w:spacing w:after="0"/>
      </w:pPr>
      <w:r>
        <w:separator/>
      </w:r>
    </w:p>
  </w:endnote>
  <w:endnote w:type="continuationSeparator" w:id="0">
    <w:p w:rsidR="000A4116" w:rsidRDefault="000A41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116" w:rsidRDefault="000A4116">
      <w:pPr>
        <w:spacing w:after="0"/>
      </w:pPr>
      <w:r>
        <w:separator/>
      </w:r>
    </w:p>
  </w:footnote>
  <w:footnote w:type="continuationSeparator" w:id="0">
    <w:p w:rsidR="000A4116" w:rsidRDefault="000A411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C069EF">
      <w:fldChar w:fldCharType="begin"/>
    </w:r>
    <w:r>
      <w:instrText>PAGE</w:instrText>
    </w:r>
    <w:r w:rsidR="00C069EF">
      <w:fldChar w:fldCharType="separate"/>
    </w:r>
    <w:r>
      <w:t>4</w:t>
    </w:r>
    <w:r w:rsidR="00C069EF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6pt;height:24.45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A4116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55736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D7308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14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57421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4D1D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069EF"/>
    <w:rsid w:val="00C11111"/>
    <w:rsid w:val="00C117A7"/>
    <w:rsid w:val="00C14F3A"/>
    <w:rsid w:val="00C24B4D"/>
    <w:rsid w:val="00C26357"/>
    <w:rsid w:val="00C30754"/>
    <w:rsid w:val="00C41509"/>
    <w:rsid w:val="00C52776"/>
    <w:rsid w:val="00C5338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336C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5F8A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16B5A-8598-40C7-B9F3-66106E2A2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63</cp:revision>
  <cp:lastPrinted>1900-01-01T08:00:00Z</cp:lastPrinted>
  <dcterms:created xsi:type="dcterms:W3CDTF">2018-06-01T19:53:00Z</dcterms:created>
  <dcterms:modified xsi:type="dcterms:W3CDTF">2018-09-10T12:20:00Z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(3)9dC2zLFmdnRnes7gNLkkw/Ucuz26Cnc8B/JlRjCGnkmBHkYEqDNWlO6Zo0XyoMh6KT0FOwnI
/nEAOztorfKrLO3C0ikfciKJZb6wN16EKu7QifkzV5lSe4bmyvomFjHtyQmsBReUjnBZI05Q
YRa4cEzzn5isy5DAcTv8939iYtPlpDccHvijlR6cwXsS/o6Rdf7mbFGIgf1acV7XUu//qRSi
grQopOaw6piardX/lp</vt:lpwstr>
  </property>
  <property fmtid="{D5CDD505-2E9C-101B-9397-08002B2CF9AE}" pid="3" name="_2015_ms_pID_7253431">
    <vt:lpwstr>71sMoD7QIaKa1Qr3rRHxqbwL0EU2ZlPVC/5N6UW55Tq3sLbY1Df3SV
j5p3WRq42TgjY9zh3A9Yf/Rd4ND8clCsQ5/fJ+f8yhrCjL/9Xv/Ly0lMbL5Lc7UMF9o1oGKM
4mnGvnIOxyzCdSCkfbVn5akIOr29Ywh1X1CAFBu17Yhh4o5KGK+Mbx1Mp0xPriQKW1Gh4lea
n71bQLO81TLVykVKOoa//gMwXf7ISApGtN91</vt:lpwstr>
  </property>
  <property fmtid="{D5CDD505-2E9C-101B-9397-08002B2CF9AE}" pid="4" name="_2015_ms_pID_7253432">
    <vt:lpwstr>vshe1egY2yWecx2jIBZV19Y=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1536582008</vt:lpwstr>
  </property>
</Properties>
</file>